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70B021F9"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A93A43">
        <w:rPr>
          <w:b/>
          <w:noProof/>
          <w:sz w:val="24"/>
        </w:rPr>
        <w:t>601</w:t>
      </w:r>
    </w:p>
    <w:p w14:paraId="29A30439" w14:textId="3BEA9A6C"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BA1EA5">
        <w:rPr>
          <w:bCs/>
          <w:noProof/>
          <w:sz w:val="24"/>
        </w:rPr>
        <w:t>582</w:t>
      </w:r>
      <w:r w:rsidR="00B5011D" w:rsidRPr="00B27EB4">
        <w:rPr>
          <w:bCs/>
          <w:noProof/>
          <w:sz w:val="24"/>
        </w:rPr>
        <w:t>)</w:t>
      </w:r>
    </w:p>
    <w:p w14:paraId="697CA546" w14:textId="77777777" w:rsidR="00B97703" w:rsidRDefault="00B97703">
      <w:pPr>
        <w:rPr>
          <w:rFonts w:ascii="Arial" w:hAnsi="Arial" w:cs="Arial"/>
        </w:rPr>
      </w:pPr>
    </w:p>
    <w:p w14:paraId="6DDD6291" w14:textId="5B2297B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 xml:space="preserve">from </w:t>
      </w:r>
      <w:proofErr w:type="gramStart"/>
      <w:r w:rsidR="00B7535F">
        <w:rPr>
          <w:rFonts w:ascii="Arial" w:hAnsi="Arial" w:cs="Arial"/>
          <w:b/>
          <w:bCs/>
          <w:sz w:val="22"/>
          <w:szCs w:val="22"/>
        </w:rPr>
        <w:t>CT3</w:t>
      </w:r>
      <w:proofErr w:type="gramEnd"/>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2366F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3BA7AB9" w14:textId="77777777" w:rsidR="00B97703" w:rsidRDefault="000F6242" w:rsidP="00B97703">
      <w:pPr>
        <w:pStyle w:val="berschrift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w:t>
      </w:r>
      <w:proofErr w:type="gramStart"/>
      <w:r w:rsidR="0001089A" w:rsidRPr="00DF6FE1">
        <w:t>PLMN</w:t>
      </w:r>
      <w:proofErr w:type="gramEnd"/>
      <w:r w:rsidR="0001089A" w:rsidRPr="00DF6FE1">
        <w:t xml:space="preserve">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2CDAFA36" w:rsidR="00AF6565" w:rsidRPr="00DF6FE1" w:rsidRDefault="00AF6565" w:rsidP="00AF6565">
      <w:pPr>
        <w:rPr>
          <w:b/>
          <w:bCs/>
        </w:rPr>
      </w:pPr>
      <w:r w:rsidRPr="00DF6FE1">
        <w:rPr>
          <w:b/>
          <w:bCs/>
        </w:rPr>
        <w:t xml:space="preserve">Answer to question 2: </w:t>
      </w:r>
      <w:r w:rsidR="00C644E8" w:rsidRPr="00DF6FE1">
        <w:t>SA6 has agreed S6-24</w:t>
      </w:r>
      <w:r w:rsidR="00636457">
        <w:t>1321, S6-241322</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6973BF55"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DF47F1" w:rsidRPr="00DF47F1">
        <w:rPr>
          <w:sz w:val="20"/>
          <w:szCs w:val="20"/>
        </w:rPr>
        <w:t>In this procedure slice#1 and slice#2 are already available</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0250014A"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lastRenderedPageBreak/>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berschrift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E0AC" w14:textId="77777777" w:rsidR="00E308E3" w:rsidRDefault="00E308E3">
      <w:pPr>
        <w:spacing w:after="0"/>
      </w:pPr>
      <w:r>
        <w:separator/>
      </w:r>
    </w:p>
  </w:endnote>
  <w:endnote w:type="continuationSeparator" w:id="0">
    <w:p w14:paraId="72DB8953" w14:textId="77777777" w:rsidR="00E308E3" w:rsidRDefault="00E30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7ED7" w14:textId="77777777" w:rsidR="00E308E3" w:rsidRDefault="00E308E3">
      <w:pPr>
        <w:spacing w:after="0"/>
      </w:pPr>
      <w:r>
        <w:separator/>
      </w:r>
    </w:p>
  </w:footnote>
  <w:footnote w:type="continuationSeparator" w:id="0">
    <w:p w14:paraId="46654539" w14:textId="77777777" w:rsidR="00E308E3" w:rsidRDefault="00E308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739B"/>
    <w:rsid w:val="001C7376"/>
    <w:rsid w:val="001F0D29"/>
    <w:rsid w:val="002201E4"/>
    <w:rsid w:val="00270389"/>
    <w:rsid w:val="002751EF"/>
    <w:rsid w:val="002A6824"/>
    <w:rsid w:val="002F1940"/>
    <w:rsid w:val="00320F57"/>
    <w:rsid w:val="0034030B"/>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939"/>
    <w:rsid w:val="004F1A7A"/>
    <w:rsid w:val="00520EC6"/>
    <w:rsid w:val="00524687"/>
    <w:rsid w:val="005315EC"/>
    <w:rsid w:val="00592E89"/>
    <w:rsid w:val="005B5087"/>
    <w:rsid w:val="005E52F4"/>
    <w:rsid w:val="005F3B26"/>
    <w:rsid w:val="00636457"/>
    <w:rsid w:val="00646E60"/>
    <w:rsid w:val="006A3A35"/>
    <w:rsid w:val="006B0604"/>
    <w:rsid w:val="006E0D4F"/>
    <w:rsid w:val="006F2D99"/>
    <w:rsid w:val="00726022"/>
    <w:rsid w:val="007B0ED0"/>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93A43"/>
    <w:rsid w:val="00AC6106"/>
    <w:rsid w:val="00AE1828"/>
    <w:rsid w:val="00AF6565"/>
    <w:rsid w:val="00B27EB4"/>
    <w:rsid w:val="00B33F3C"/>
    <w:rsid w:val="00B5011D"/>
    <w:rsid w:val="00B7535F"/>
    <w:rsid w:val="00B823A6"/>
    <w:rsid w:val="00B843E1"/>
    <w:rsid w:val="00B91257"/>
    <w:rsid w:val="00B97703"/>
    <w:rsid w:val="00BA1EA5"/>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47F1"/>
    <w:rsid w:val="00DF6FE1"/>
    <w:rsid w:val="00DF7E9B"/>
    <w:rsid w:val="00E13513"/>
    <w:rsid w:val="00E308E3"/>
    <w:rsid w:val="00E92981"/>
    <w:rsid w:val="00E961C6"/>
    <w:rsid w:val="00EC0AE9"/>
    <w:rsid w:val="00ED48C3"/>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493</Words>
  <Characters>3108</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9</cp:revision>
  <cp:lastPrinted>2002-04-23T07:10:00Z</cp:lastPrinted>
  <dcterms:created xsi:type="dcterms:W3CDTF">2024-04-18T01:20:00Z</dcterms:created>
  <dcterms:modified xsi:type="dcterms:W3CDTF">2024-04-18T07:40:00Z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